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8A7C27" w:rsidRPr="00595A50" w:rsidRDefault="008A7C27" w:rsidP="008A7C27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B914D6" w:rsidRPr="00595A50" w:rsidRDefault="00B914D6" w:rsidP="00B914D6">
      <w:pPr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CC66F9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595A50">
        <w:rPr>
          <w:rFonts w:ascii="TH SarabunPSK" w:hAnsi="TH SarabunPSK" w:cs="TH SarabunPSK"/>
          <w:b/>
          <w:bCs/>
          <w:sz w:val="30"/>
          <w:szCs w:val="30"/>
        </w:rPr>
        <w:t>3</w:t>
      </w:r>
      <w:r w:rsidRPr="00595A50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ร้อยละของการเบิกจ่ายเงินงบประมาณตามแผนไตรมาสที่ </w:t>
      </w:r>
      <w:r w:rsidRPr="00595A50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</w:p>
    <w:p w:rsidR="00B914D6" w:rsidRPr="00595A50" w:rsidRDefault="00B914D6" w:rsidP="00B914D6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595A5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595A50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595A5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595A50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595A50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595A50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595A50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595A5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95A5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595A50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595A50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595A50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595A50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595A50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595A50">
        <w:rPr>
          <w:rFonts w:ascii="TH SarabunPSK" w:hAnsi="TH SarabunPSK" w:cs="TH SarabunPSK" w:hint="cs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595A5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595A50" w:rsidTr="00F42CDE">
        <w:tc>
          <w:tcPr>
            <w:tcW w:w="371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595A5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3D1601" w:rsidRPr="00595A50" w:rsidTr="00F42CDE">
        <w:tc>
          <w:tcPr>
            <w:tcW w:w="371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3D1601" w:rsidRPr="00595A50" w:rsidRDefault="003D1601" w:rsidP="003D1601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595A5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595A50" w:rsidTr="00F42CDE">
        <w:trPr>
          <w:trHeight w:val="679"/>
        </w:trPr>
        <w:tc>
          <w:tcPr>
            <w:tcW w:w="3710" w:type="dxa"/>
          </w:tcPr>
          <w:p w:rsidR="00416FDA" w:rsidRPr="00595A50" w:rsidRDefault="00CC66F9" w:rsidP="008A7C2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Pr="00595A50">
              <w:rPr>
                <w:rFonts w:ascii="TH SarabunPSK" w:hAnsi="TH SarabunPSK" w:cs="TH SarabunPSK" w:hint="cs"/>
                <w:sz w:val="30"/>
                <w:szCs w:val="30"/>
                <w:cs/>
              </w:rPr>
              <w:t>3</w:t>
            </w:r>
          </w:p>
        </w:tc>
        <w:tc>
          <w:tcPr>
            <w:tcW w:w="1330" w:type="dxa"/>
          </w:tcPr>
          <w:p w:rsidR="00416FDA" w:rsidRPr="00595A50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595A50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595A50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595A50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595A50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595A5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595A50" w:rsidTr="0079238E">
        <w:trPr>
          <w:jc w:val="center"/>
        </w:trPr>
        <w:tc>
          <w:tcPr>
            <w:tcW w:w="405" w:type="dxa"/>
          </w:tcPr>
          <w:p w:rsidR="0079238E" w:rsidRPr="00595A5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95A5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595A50" w:rsidRDefault="00567F26" w:rsidP="003D1601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595A50"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595A50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85E63" w:rsidRPr="00595A50" w:rsidTr="0079238E">
        <w:trPr>
          <w:jc w:val="center"/>
        </w:trPr>
        <w:tc>
          <w:tcPr>
            <w:tcW w:w="405" w:type="dxa"/>
          </w:tcPr>
          <w:p w:rsidR="00785E63" w:rsidRPr="00595A50" w:rsidRDefault="00785E63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595A5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85E63" w:rsidRPr="00595A50" w:rsidRDefault="00785E63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595A50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FE1A4B" w:rsidRPr="00595A5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595A50" w:rsidRDefault="00FE1A4B" w:rsidP="00B914D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595A5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95A5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95A5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595A5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595A5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5F8" w:rsidRDefault="008F05F8">
      <w:r>
        <w:separator/>
      </w:r>
    </w:p>
  </w:endnote>
  <w:endnote w:type="continuationSeparator" w:id="0">
    <w:p w:rsidR="008F05F8" w:rsidRDefault="008F0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5F8" w:rsidRDefault="008F05F8">
      <w:r>
        <w:separator/>
      </w:r>
    </w:p>
  </w:footnote>
  <w:footnote w:type="continuationSeparator" w:id="0">
    <w:p w:rsidR="008F05F8" w:rsidRDefault="008F0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1221" w:rsidRDefault="001A1526" w:rsidP="00631221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503C4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339D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3D160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31221" w:rsidRDefault="001A1526" w:rsidP="00631221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503C4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339D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3D160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AF6" w:rsidRDefault="00023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23AF6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45515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B1B75"/>
    <w:rsid w:val="002C3150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53CD2"/>
    <w:rsid w:val="003568B0"/>
    <w:rsid w:val="003C1567"/>
    <w:rsid w:val="003C507F"/>
    <w:rsid w:val="003D079B"/>
    <w:rsid w:val="003D1601"/>
    <w:rsid w:val="003F2C9C"/>
    <w:rsid w:val="003F35B6"/>
    <w:rsid w:val="0040051C"/>
    <w:rsid w:val="00416FDA"/>
    <w:rsid w:val="004224B5"/>
    <w:rsid w:val="004316E0"/>
    <w:rsid w:val="00437727"/>
    <w:rsid w:val="0044369C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3C4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B75"/>
    <w:rsid w:val="00567F26"/>
    <w:rsid w:val="00587B5A"/>
    <w:rsid w:val="00587CF0"/>
    <w:rsid w:val="00595A50"/>
    <w:rsid w:val="005A10BB"/>
    <w:rsid w:val="005A7EF0"/>
    <w:rsid w:val="005B7E48"/>
    <w:rsid w:val="005D003E"/>
    <w:rsid w:val="005E54F6"/>
    <w:rsid w:val="005F0134"/>
    <w:rsid w:val="005F65F5"/>
    <w:rsid w:val="00600032"/>
    <w:rsid w:val="00630FD2"/>
    <w:rsid w:val="00631221"/>
    <w:rsid w:val="00637ECE"/>
    <w:rsid w:val="00663A6C"/>
    <w:rsid w:val="00667ECD"/>
    <w:rsid w:val="006761C4"/>
    <w:rsid w:val="00695122"/>
    <w:rsid w:val="006B52E9"/>
    <w:rsid w:val="006B7452"/>
    <w:rsid w:val="006D01A2"/>
    <w:rsid w:val="006D3D19"/>
    <w:rsid w:val="006D62C8"/>
    <w:rsid w:val="00700C8C"/>
    <w:rsid w:val="00705118"/>
    <w:rsid w:val="007110F7"/>
    <w:rsid w:val="00717B0A"/>
    <w:rsid w:val="0072754E"/>
    <w:rsid w:val="00752232"/>
    <w:rsid w:val="00777A4A"/>
    <w:rsid w:val="007859A3"/>
    <w:rsid w:val="00785E63"/>
    <w:rsid w:val="0079238E"/>
    <w:rsid w:val="00793F0B"/>
    <w:rsid w:val="007B2505"/>
    <w:rsid w:val="007C364A"/>
    <w:rsid w:val="007D4947"/>
    <w:rsid w:val="007F13DC"/>
    <w:rsid w:val="007F43A1"/>
    <w:rsid w:val="00801E12"/>
    <w:rsid w:val="00813B8A"/>
    <w:rsid w:val="008353E7"/>
    <w:rsid w:val="00840204"/>
    <w:rsid w:val="00845719"/>
    <w:rsid w:val="00846D3E"/>
    <w:rsid w:val="00847CB4"/>
    <w:rsid w:val="008611A5"/>
    <w:rsid w:val="008641F1"/>
    <w:rsid w:val="00877E54"/>
    <w:rsid w:val="008807EA"/>
    <w:rsid w:val="008A7C27"/>
    <w:rsid w:val="008B44FD"/>
    <w:rsid w:val="008C3822"/>
    <w:rsid w:val="008D67D6"/>
    <w:rsid w:val="008F05F8"/>
    <w:rsid w:val="008F26C0"/>
    <w:rsid w:val="008F286F"/>
    <w:rsid w:val="00902976"/>
    <w:rsid w:val="00910BA3"/>
    <w:rsid w:val="00911880"/>
    <w:rsid w:val="0092154B"/>
    <w:rsid w:val="0093122F"/>
    <w:rsid w:val="00934994"/>
    <w:rsid w:val="00936CD7"/>
    <w:rsid w:val="00943E5E"/>
    <w:rsid w:val="00953BAC"/>
    <w:rsid w:val="00977DAC"/>
    <w:rsid w:val="00991171"/>
    <w:rsid w:val="009A3E92"/>
    <w:rsid w:val="009A59CC"/>
    <w:rsid w:val="009A7E64"/>
    <w:rsid w:val="009D1072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14D6"/>
    <w:rsid w:val="00B926A0"/>
    <w:rsid w:val="00B96DA7"/>
    <w:rsid w:val="00BB0DEA"/>
    <w:rsid w:val="00BB45C5"/>
    <w:rsid w:val="00BC64F8"/>
    <w:rsid w:val="00BD7A20"/>
    <w:rsid w:val="00BF37CD"/>
    <w:rsid w:val="00C148B8"/>
    <w:rsid w:val="00C3035D"/>
    <w:rsid w:val="00C30715"/>
    <w:rsid w:val="00C44E71"/>
    <w:rsid w:val="00C55FFC"/>
    <w:rsid w:val="00C7208E"/>
    <w:rsid w:val="00C76612"/>
    <w:rsid w:val="00CA39A9"/>
    <w:rsid w:val="00CA7B36"/>
    <w:rsid w:val="00CC66F9"/>
    <w:rsid w:val="00CD38CE"/>
    <w:rsid w:val="00CD78F8"/>
    <w:rsid w:val="00CD7DC3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41B6F"/>
    <w:rsid w:val="00D52CF5"/>
    <w:rsid w:val="00D64E38"/>
    <w:rsid w:val="00D91ED9"/>
    <w:rsid w:val="00D96F6C"/>
    <w:rsid w:val="00DA4189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339D8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B28"/>
    <w:rsid w:val="00FE1A4B"/>
    <w:rsid w:val="00FE55C1"/>
    <w:rsid w:val="00FF284E"/>
    <w:rsid w:val="00FF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40709-EBAF-46CE-8540-B9325B854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6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19</cp:revision>
  <cp:lastPrinted>2015-01-19T07:15:00Z</cp:lastPrinted>
  <dcterms:created xsi:type="dcterms:W3CDTF">2017-01-06T08:26:00Z</dcterms:created>
  <dcterms:modified xsi:type="dcterms:W3CDTF">2018-12-03T04:16:00Z</dcterms:modified>
</cp:coreProperties>
</file>